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sdt>
      <w:sdtPr>
        <w:rPr>
          <w:rFonts w:eastAsia="Calibri" w:cstheme="minorHAnsi"/>
          <w:b/>
          <w:color w:val="024366"/>
          <w:sz w:val="52"/>
          <w:szCs w:val="52"/>
        </w:rPr>
        <w:alias w:val="Tittel"/>
        <w:tag w:val=""/>
        <w:id w:val="-153456930"/>
        <w:placeholder>
          <w:docPart w:val="221D34F6AE4F48DEAF605EF433AAB811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p w14:paraId="1819A22C" w14:textId="24EF91BC" w:rsidR="00EC47B4" w:rsidRPr="00B1543C" w:rsidRDefault="00EC47B4" w:rsidP="00EC47B4">
          <w:pPr>
            <w:rPr>
              <w:rFonts w:eastAsia="Calibri" w:cstheme="minorHAnsi"/>
              <w:b/>
              <w:color w:val="024366"/>
              <w:sz w:val="52"/>
              <w:szCs w:val="52"/>
            </w:rPr>
          </w:pPr>
          <w:r>
            <w:rPr>
              <w:rFonts w:eastAsia="Calibri" w:cstheme="minorHAnsi"/>
              <w:b/>
              <w:color w:val="024366"/>
              <w:sz w:val="52"/>
              <w:szCs w:val="52"/>
            </w:rPr>
            <w:t>Vintervedlikehald for Stranda kommune</w:t>
          </w:r>
        </w:p>
      </w:sdtContent>
    </w:sdt>
    <w:sdt>
      <w:sdtPr>
        <w:rPr>
          <w:rFonts w:eastAsia="Calibri" w:cstheme="minorHAnsi"/>
          <w:i/>
          <w:color w:val="1F3864" w:themeColor="accent1" w:themeShade="80"/>
          <w:sz w:val="28"/>
          <w:szCs w:val="28"/>
        </w:rPr>
        <w:alias w:val="Kategori"/>
        <w:tag w:val=""/>
        <w:id w:val="-1655060666"/>
        <w:placeholder>
          <w:docPart w:val="5808537C57EC4EEABB1064420C3FAD13"/>
        </w:placeholder>
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<w:text/>
      </w:sdtPr>
      <w:sdtEndPr/>
      <w:sdtContent>
        <w:p w14:paraId="73CFCB98" w14:textId="45573862" w:rsidR="000F42A6" w:rsidRPr="00B74DF7" w:rsidRDefault="00EC47B4" w:rsidP="000F42A6">
          <w:pPr>
            <w:rPr>
              <w:rFonts w:eastAsia="Calibri" w:cstheme="minorHAnsi"/>
              <w:color w:val="1F3864" w:themeColor="accent1" w:themeShade="80"/>
              <w:sz w:val="28"/>
              <w:szCs w:val="28"/>
            </w:rPr>
          </w:pPr>
          <w:r w:rsidRPr="00B74DF7">
            <w:rPr>
              <w:rFonts w:eastAsia="Calibri" w:cstheme="minorHAnsi"/>
              <w:i/>
              <w:color w:val="1F3864" w:themeColor="accent1" w:themeShade="80"/>
              <w:sz w:val="28"/>
              <w:szCs w:val="28"/>
            </w:rPr>
            <w:t xml:space="preserve">Vedlegg </w:t>
          </w:r>
          <w:r w:rsidR="00AF06F3">
            <w:rPr>
              <w:rFonts w:eastAsia="Calibri" w:cstheme="minorHAnsi"/>
              <w:i/>
              <w:color w:val="1F3864" w:themeColor="accent1" w:themeShade="80"/>
              <w:sz w:val="28"/>
              <w:szCs w:val="28"/>
            </w:rPr>
            <w:t>B</w:t>
          </w:r>
          <w:r w:rsidRPr="00B74DF7">
            <w:rPr>
              <w:rFonts w:eastAsia="Calibri" w:cstheme="minorHAnsi"/>
              <w:i/>
              <w:color w:val="1F3864" w:themeColor="accent1" w:themeShade="80"/>
              <w:sz w:val="28"/>
              <w:szCs w:val="28"/>
            </w:rPr>
            <w:t xml:space="preserve"> - Forpliktingserklæring</w:t>
          </w:r>
        </w:p>
      </w:sdtContent>
    </w:sdt>
    <w:p w14:paraId="7CB9BF8E" w14:textId="2A8DF947" w:rsidR="00DD4978" w:rsidRPr="00DD4978" w:rsidRDefault="00DD4978" w:rsidP="003204AB">
      <w:r w:rsidRPr="00DD4978">
        <w:t>Forskrift om offentlege anskaffingar § 16-10</w:t>
      </w:r>
    </w:p>
    <w:p w14:paraId="1DD4DB34" w14:textId="2954DA43" w:rsidR="00DD4978" w:rsidRPr="00DD4978" w:rsidRDefault="00DD4978" w:rsidP="003204AB">
      <w:r w:rsidRPr="00DD4978">
        <w:t>Der leverandøren eller eit fellesskap støttar seg på kapasiteten til ei anna verksemd nyttast følgjande forplikt</w:t>
      </w:r>
      <w:r>
        <w:t>ing</w:t>
      </w:r>
      <w:r w:rsidRPr="00DD4978">
        <w:t>serklæring.</w:t>
      </w:r>
    </w:p>
    <w:p w14:paraId="079017AA" w14:textId="69D870AC" w:rsidR="003204AB" w:rsidRPr="00DD4978" w:rsidRDefault="00DD4978" w:rsidP="003204AB">
      <w:pPr>
        <w:rPr>
          <w:b/>
          <w:bCs/>
        </w:rPr>
      </w:pPr>
      <w:r w:rsidRPr="00DD4978">
        <w:rPr>
          <w:b/>
          <w:bCs/>
        </w:rPr>
        <w:t>FORPLIKT</w:t>
      </w:r>
      <w:r>
        <w:rPr>
          <w:b/>
          <w:bCs/>
        </w:rPr>
        <w:t>INGS</w:t>
      </w:r>
      <w:r w:rsidRPr="00DD4978">
        <w:rPr>
          <w:b/>
          <w:bCs/>
        </w:rPr>
        <w:t>ERKLÆRING</w:t>
      </w:r>
    </w:p>
    <w:p w14:paraId="6E3D79EE" w14:textId="5BBB5366" w:rsidR="00DD4978" w:rsidRPr="00DD4978" w:rsidRDefault="00DD4978" w:rsidP="00DD4978">
      <w:pPr>
        <w:rPr>
          <w:rFonts w:eastAsia="Calibri" w:cstheme="minorHAnsi"/>
        </w:rPr>
      </w:pPr>
      <w:r w:rsidRPr="00DD4978">
        <w:rPr>
          <w:rFonts w:eastAsia="Calibri" w:cstheme="minorHAnsi"/>
        </w:rPr>
        <w:t>Denne erklæringa gjeld: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5"/>
        <w:gridCol w:w="6579"/>
      </w:tblGrid>
      <w:tr w:rsidR="00DD4978" w:rsidRPr="00DD4978" w14:paraId="16F7CFE1" w14:textId="77777777" w:rsidTr="00DD4978"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7B9F37" w14:textId="77777777" w:rsidR="00DD4978" w:rsidRPr="00DD4978" w:rsidRDefault="00DD4978" w:rsidP="00DD4978">
            <w:pPr>
              <w:rPr>
                <w:rFonts w:eastAsia="Calibri" w:cstheme="minorHAnsi"/>
              </w:rPr>
            </w:pPr>
            <w:r w:rsidRPr="00DD4978">
              <w:rPr>
                <w:rFonts w:eastAsia="Calibri" w:cstheme="minorHAnsi"/>
              </w:rPr>
              <w:t>Firma</w:t>
            </w:r>
          </w:p>
        </w:tc>
        <w:tc>
          <w:tcPr>
            <w:tcW w:w="6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7CF47" w14:textId="77777777" w:rsidR="00DD4978" w:rsidRPr="00DD4978" w:rsidRDefault="00DD4978" w:rsidP="00DD4978">
            <w:pPr>
              <w:rPr>
                <w:rFonts w:eastAsia="Calibri" w:cstheme="minorHAnsi"/>
              </w:rPr>
            </w:pPr>
          </w:p>
        </w:tc>
      </w:tr>
      <w:tr w:rsidR="00DD4978" w:rsidRPr="00DD4978" w14:paraId="57D6E351" w14:textId="77777777" w:rsidTr="00DD4978"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EEB298" w14:textId="77777777" w:rsidR="00DD4978" w:rsidRPr="00DD4978" w:rsidRDefault="00DD4978" w:rsidP="00DD4978">
            <w:pPr>
              <w:rPr>
                <w:rFonts w:eastAsia="Calibri" w:cstheme="minorHAnsi"/>
              </w:rPr>
            </w:pPr>
            <w:r w:rsidRPr="00DD4978">
              <w:rPr>
                <w:rFonts w:eastAsia="Calibri" w:cstheme="minorHAnsi"/>
              </w:rPr>
              <w:t>Organisasjonsnummer</w:t>
            </w:r>
          </w:p>
        </w:tc>
        <w:tc>
          <w:tcPr>
            <w:tcW w:w="6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6527A" w14:textId="77777777" w:rsidR="00DD4978" w:rsidRPr="00DD4978" w:rsidRDefault="00DD4978" w:rsidP="00DD4978">
            <w:pPr>
              <w:rPr>
                <w:rFonts w:eastAsia="Calibri" w:cstheme="minorHAnsi"/>
              </w:rPr>
            </w:pPr>
          </w:p>
        </w:tc>
      </w:tr>
      <w:tr w:rsidR="00DD4978" w:rsidRPr="00DD4978" w14:paraId="027DE87B" w14:textId="77777777" w:rsidTr="00DD4978"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DB81D3" w14:textId="77777777" w:rsidR="00DD4978" w:rsidRPr="00DD4978" w:rsidRDefault="00DD4978" w:rsidP="00DD4978">
            <w:pPr>
              <w:rPr>
                <w:rFonts w:eastAsia="Calibri" w:cstheme="minorHAnsi"/>
              </w:rPr>
            </w:pPr>
            <w:r w:rsidRPr="00DD4978">
              <w:rPr>
                <w:rFonts w:eastAsia="Calibri" w:cstheme="minorHAnsi"/>
              </w:rPr>
              <w:t>Adresse</w:t>
            </w:r>
          </w:p>
        </w:tc>
        <w:tc>
          <w:tcPr>
            <w:tcW w:w="6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06EF8" w14:textId="77777777" w:rsidR="00DD4978" w:rsidRPr="00DD4978" w:rsidRDefault="00DD4978" w:rsidP="00DD4978">
            <w:pPr>
              <w:rPr>
                <w:rFonts w:eastAsia="Calibri" w:cstheme="minorHAnsi"/>
              </w:rPr>
            </w:pPr>
          </w:p>
        </w:tc>
      </w:tr>
      <w:tr w:rsidR="00DD4978" w:rsidRPr="00DD4978" w14:paraId="016DED08" w14:textId="77777777" w:rsidTr="00DD4978"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4C55A1" w14:textId="642FE0EF" w:rsidR="00DD4978" w:rsidRPr="00DD4978" w:rsidRDefault="00DD4978" w:rsidP="00DD4978">
            <w:pPr>
              <w:rPr>
                <w:rFonts w:eastAsia="Calibri" w:cstheme="minorHAnsi"/>
              </w:rPr>
            </w:pPr>
            <w:r w:rsidRPr="00DD4978">
              <w:rPr>
                <w:rFonts w:eastAsia="Calibri" w:cstheme="minorHAnsi"/>
              </w:rPr>
              <w:t>Postnummer, stad</w:t>
            </w:r>
          </w:p>
        </w:tc>
        <w:tc>
          <w:tcPr>
            <w:tcW w:w="6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DDC02" w14:textId="77777777" w:rsidR="00DD4978" w:rsidRPr="00DD4978" w:rsidRDefault="00DD4978" w:rsidP="00DD4978">
            <w:pPr>
              <w:rPr>
                <w:rFonts w:eastAsia="Calibri" w:cstheme="minorHAnsi"/>
              </w:rPr>
            </w:pPr>
          </w:p>
        </w:tc>
      </w:tr>
      <w:tr w:rsidR="00DD4978" w:rsidRPr="00DD4978" w14:paraId="00FEF664" w14:textId="77777777" w:rsidTr="00DD4978"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2AF723" w14:textId="77777777" w:rsidR="00DD4978" w:rsidRPr="00DD4978" w:rsidRDefault="00DD4978" w:rsidP="00DD4978">
            <w:pPr>
              <w:rPr>
                <w:rFonts w:eastAsia="Calibri" w:cstheme="minorHAnsi"/>
              </w:rPr>
            </w:pPr>
            <w:r w:rsidRPr="00DD4978">
              <w:rPr>
                <w:rFonts w:eastAsia="Calibri" w:cstheme="minorHAnsi"/>
              </w:rPr>
              <w:t>Land</w:t>
            </w:r>
          </w:p>
        </w:tc>
        <w:tc>
          <w:tcPr>
            <w:tcW w:w="6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7F281" w14:textId="77777777" w:rsidR="00DD4978" w:rsidRPr="00DD4978" w:rsidRDefault="00DD4978" w:rsidP="00DD4978">
            <w:pPr>
              <w:rPr>
                <w:rFonts w:eastAsia="Calibri" w:cstheme="minorHAnsi"/>
              </w:rPr>
            </w:pPr>
          </w:p>
        </w:tc>
      </w:tr>
    </w:tbl>
    <w:p w14:paraId="503EFE4B" w14:textId="77777777" w:rsidR="00DD4978" w:rsidRPr="00DD4978" w:rsidRDefault="00DD4978" w:rsidP="00DD4978">
      <w:pPr>
        <w:rPr>
          <w:rFonts w:eastAsia="Calibri" w:cstheme="minorHAnsi"/>
        </w:rPr>
      </w:pPr>
      <w:r w:rsidRPr="00DD4978">
        <w:rPr>
          <w:rFonts w:eastAsia="Calibri" w:cstheme="minorHAnsi"/>
        </w:rPr>
        <w:t xml:space="preserve"> </w:t>
      </w:r>
    </w:p>
    <w:p w14:paraId="1BAE6448" w14:textId="080E42A7" w:rsidR="00DD4978" w:rsidRPr="00DD4978" w:rsidRDefault="00DD4978" w:rsidP="00DD4978">
      <w:pPr>
        <w:rPr>
          <w:rFonts w:eastAsia="Calibri" w:cstheme="minorHAnsi"/>
        </w:rPr>
      </w:pPr>
      <w:r w:rsidRPr="00DD4978">
        <w:rPr>
          <w:rFonts w:eastAsia="Calibri" w:cstheme="minorHAnsi"/>
          <w:highlight w:val="yellow"/>
        </w:rPr>
        <w:t xml:space="preserve">&lt;FIRMA&gt; </w:t>
      </w:r>
      <w:r w:rsidRPr="00DD4978">
        <w:rPr>
          <w:rFonts w:eastAsia="Calibri" w:cstheme="minorHAnsi"/>
        </w:rPr>
        <w:t xml:space="preserve">inngår som underleverandør av </w:t>
      </w:r>
      <w:r w:rsidRPr="00DD4978">
        <w:rPr>
          <w:rFonts w:eastAsia="Calibri" w:cstheme="minorHAnsi"/>
          <w:highlight w:val="yellow"/>
        </w:rPr>
        <w:t xml:space="preserve">&lt;ANGI TENESTE&gt; </w:t>
      </w:r>
      <w:r>
        <w:rPr>
          <w:rFonts w:eastAsia="Calibri" w:cstheme="minorHAnsi"/>
        </w:rPr>
        <w:t>i samband med</w:t>
      </w:r>
      <w:r w:rsidRPr="00DD4978">
        <w:rPr>
          <w:rFonts w:eastAsia="Calibri" w:cstheme="minorHAnsi"/>
        </w:rPr>
        <w:t xml:space="preserve"> </w:t>
      </w:r>
      <w:r w:rsidRPr="00DD4978">
        <w:rPr>
          <w:rFonts w:eastAsia="Calibri" w:cstheme="minorHAnsi"/>
          <w:highlight w:val="yellow"/>
        </w:rPr>
        <w:t>&lt;HOVUDLEVERANDØR</w:t>
      </w:r>
      <w:r w:rsidRPr="00DD4978">
        <w:rPr>
          <w:rFonts w:eastAsia="Calibri" w:cstheme="minorHAnsi"/>
        </w:rPr>
        <w:t xml:space="preserve">&gt;s tilbod </w:t>
      </w:r>
      <w:r>
        <w:rPr>
          <w:rFonts w:eastAsia="Calibri" w:cstheme="minorHAnsi"/>
        </w:rPr>
        <w:t>i samband med</w:t>
      </w:r>
      <w:r w:rsidRPr="00DD4978">
        <w:rPr>
          <w:rFonts w:eastAsia="Calibri" w:cstheme="minorHAnsi"/>
        </w:rPr>
        <w:t xml:space="preserve"> oppdragsgjevars konkurranse om Vintervedlikeh</w:t>
      </w:r>
      <w:r w:rsidR="00BA1881">
        <w:rPr>
          <w:rFonts w:eastAsia="Calibri" w:cstheme="minorHAnsi"/>
        </w:rPr>
        <w:t>a</w:t>
      </w:r>
      <w:r w:rsidRPr="00DD4978">
        <w:rPr>
          <w:rFonts w:eastAsia="Calibri" w:cstheme="minorHAnsi"/>
        </w:rPr>
        <w:t>ld for Stranda kommune</w:t>
      </w:r>
      <w:r w:rsidR="00164E6B">
        <w:rPr>
          <w:rFonts w:eastAsia="Calibri" w:cstheme="minorHAnsi"/>
        </w:rPr>
        <w:t>, rode 101</w:t>
      </w:r>
    </w:p>
    <w:p w14:paraId="0C49E5B7" w14:textId="77777777" w:rsidR="00DD4978" w:rsidRPr="00DD4978" w:rsidRDefault="00DD4978" w:rsidP="00DD4978">
      <w:pPr>
        <w:rPr>
          <w:rFonts w:eastAsia="Calibri" w:cstheme="minorHAnsi"/>
        </w:rPr>
      </w:pPr>
    </w:p>
    <w:p w14:paraId="7F2399C3" w14:textId="03C6C713" w:rsidR="00DD4978" w:rsidRPr="00DD4978" w:rsidRDefault="00DD4978" w:rsidP="00DD4978">
      <w:pPr>
        <w:rPr>
          <w:rFonts w:eastAsia="Calibri" w:cstheme="minorHAnsi"/>
        </w:rPr>
      </w:pPr>
      <w:r w:rsidRPr="00DD4978">
        <w:rPr>
          <w:rFonts w:eastAsia="Calibri" w:cstheme="minorHAnsi"/>
        </w:rPr>
        <w:t xml:space="preserve">Det stadfestast at </w:t>
      </w:r>
      <w:r w:rsidRPr="00DD4978">
        <w:rPr>
          <w:rFonts w:eastAsia="Calibri" w:cstheme="minorHAnsi"/>
          <w:highlight w:val="yellow"/>
        </w:rPr>
        <w:t xml:space="preserve">&lt;FIRMA&gt; </w:t>
      </w:r>
      <w:r w:rsidRPr="00DD4978">
        <w:rPr>
          <w:rFonts w:eastAsia="Calibri" w:cstheme="minorHAnsi"/>
        </w:rPr>
        <w:t>forplikt</w:t>
      </w:r>
      <w:r>
        <w:rPr>
          <w:rFonts w:eastAsia="Calibri" w:cstheme="minorHAnsi"/>
        </w:rPr>
        <w:t>a</w:t>
      </w:r>
      <w:r w:rsidRPr="00DD4978">
        <w:rPr>
          <w:rFonts w:eastAsia="Calibri" w:cstheme="minorHAnsi"/>
        </w:rPr>
        <w:t xml:space="preserve">r seg til å stille naudsynte ressursar til disposisjon for &lt;HOVUDLEVERANDØR&gt; i det omfang det er naudsynt for å oppfylle </w:t>
      </w:r>
      <w:r w:rsidRPr="00DD4978">
        <w:rPr>
          <w:rFonts w:eastAsia="Calibri" w:cstheme="minorHAnsi"/>
          <w:highlight w:val="yellow"/>
        </w:rPr>
        <w:t>&lt;HOVUDLEVERANDØREN&gt;</w:t>
      </w:r>
      <w:r w:rsidRPr="00DD4978">
        <w:rPr>
          <w:rFonts w:eastAsia="Calibri" w:cstheme="minorHAnsi"/>
        </w:rPr>
        <w:t>s kontraktsforplikt</w:t>
      </w:r>
      <w:r>
        <w:rPr>
          <w:rFonts w:eastAsia="Calibri" w:cstheme="minorHAnsi"/>
        </w:rPr>
        <w:t>ingar</w:t>
      </w:r>
      <w:r w:rsidRPr="00DD4978">
        <w:rPr>
          <w:rFonts w:eastAsia="Calibri" w:cstheme="minorHAnsi"/>
        </w:rPr>
        <w:t xml:space="preserve"> ved tildeling av kontrakt.</w:t>
      </w: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10"/>
        <w:gridCol w:w="6804"/>
      </w:tblGrid>
      <w:tr w:rsidR="00DD4978" w:rsidRPr="00DD4978" w14:paraId="5CD00AE8" w14:textId="77777777" w:rsidTr="00DD4978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EDA1C" w14:textId="261FC6A7" w:rsidR="00DD4978" w:rsidRPr="00DD4978" w:rsidRDefault="00DD4978" w:rsidP="00DD4978">
            <w:pPr>
              <w:rPr>
                <w:rFonts w:eastAsia="Calibri" w:cstheme="minorHAnsi"/>
              </w:rPr>
            </w:pPr>
            <w:r w:rsidRPr="00DD4978">
              <w:rPr>
                <w:rFonts w:eastAsia="Calibri" w:cstheme="minorHAnsi"/>
              </w:rPr>
              <w:t>Underleverandøren vil bidra på følgjande tenester eller fagområde: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9218DA" w14:textId="77777777" w:rsidR="00DD4978" w:rsidRPr="00DD4978" w:rsidRDefault="00DD4978" w:rsidP="00DD4978">
            <w:pPr>
              <w:rPr>
                <w:rFonts w:eastAsia="Calibri" w:cstheme="minorHAnsi"/>
              </w:rPr>
            </w:pPr>
            <w:r w:rsidRPr="00DD4978">
              <w:rPr>
                <w:rFonts w:eastAsia="Calibri" w:cstheme="minorHAnsi"/>
                <w:highlight w:val="yellow"/>
              </w:rPr>
              <w:t>[SETT INN]</w:t>
            </w:r>
          </w:p>
        </w:tc>
      </w:tr>
    </w:tbl>
    <w:p w14:paraId="343F4A76" w14:textId="77777777" w:rsidR="00DD4978" w:rsidRPr="00DD4978" w:rsidRDefault="00DD4978" w:rsidP="00DD4978">
      <w:pPr>
        <w:rPr>
          <w:rFonts w:eastAsia="Calibri" w:cstheme="minorHAnsi"/>
        </w:rPr>
      </w:pPr>
    </w:p>
    <w:p w14:paraId="73A2A956" w14:textId="5DB7E4E8" w:rsidR="00DD4978" w:rsidRPr="00DD4978" w:rsidRDefault="00DD4978" w:rsidP="00DD4978">
      <w:pPr>
        <w:rPr>
          <w:rFonts w:eastAsia="Calibri" w:cstheme="minorHAnsi"/>
        </w:rPr>
      </w:pPr>
      <w:r w:rsidRPr="00DD4978">
        <w:rPr>
          <w:rFonts w:eastAsia="Calibri" w:cstheme="minorHAnsi"/>
        </w:rPr>
        <w:t>Forplikt</w:t>
      </w:r>
      <w:r>
        <w:rPr>
          <w:rFonts w:eastAsia="Calibri" w:cstheme="minorHAnsi"/>
        </w:rPr>
        <w:t>ings</w:t>
      </w:r>
      <w:r w:rsidRPr="00DD4978">
        <w:rPr>
          <w:rFonts w:eastAsia="Calibri" w:cstheme="minorHAnsi"/>
        </w:rPr>
        <w:t xml:space="preserve">erklæringa gjeld følgjande kvalifikasjonskrav: 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DD4978" w:rsidRPr="00DD4978" w14:paraId="2056BE1F" w14:textId="77777777" w:rsidTr="00DD4978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73976" w14:textId="77777777" w:rsidR="00DD4978" w:rsidRPr="00DD4978" w:rsidRDefault="00DD4978" w:rsidP="00DD4978">
            <w:pPr>
              <w:spacing w:after="160" w:line="259" w:lineRule="auto"/>
              <w:rPr>
                <w:rFonts w:eastAsia="Calibri" w:cstheme="minorHAnsi"/>
                <w:b/>
                <w:bCs/>
              </w:rPr>
            </w:pPr>
            <w:r w:rsidRPr="00DD4978">
              <w:rPr>
                <w:rFonts w:eastAsia="Calibri" w:cstheme="minorHAnsi"/>
                <w:b/>
                <w:bCs/>
              </w:rPr>
              <w:t>Kvalifikasjonskrav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42907" w14:textId="77777777" w:rsidR="00DD4978" w:rsidRPr="00DD4978" w:rsidRDefault="00DD4978" w:rsidP="00DD4978">
            <w:pPr>
              <w:spacing w:after="160" w:line="259" w:lineRule="auto"/>
              <w:rPr>
                <w:rFonts w:eastAsia="Calibri" w:cstheme="minorHAnsi"/>
                <w:b/>
                <w:bCs/>
              </w:rPr>
            </w:pPr>
            <w:r w:rsidRPr="00DD4978">
              <w:rPr>
                <w:rFonts w:eastAsia="Calibri" w:cstheme="minorHAnsi"/>
                <w:b/>
                <w:bCs/>
              </w:rPr>
              <w:t>Kryss av</w:t>
            </w:r>
          </w:p>
        </w:tc>
      </w:tr>
      <w:tr w:rsidR="00DD4978" w:rsidRPr="00DD4978" w14:paraId="38C650A0" w14:textId="77777777" w:rsidTr="00DD4978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8772A" w14:textId="77777777" w:rsidR="00DD4978" w:rsidRPr="00DD4978" w:rsidRDefault="00DD4978" w:rsidP="00DD4978">
            <w:pPr>
              <w:spacing w:after="160" w:line="259" w:lineRule="auto"/>
              <w:rPr>
                <w:rFonts w:eastAsia="Calibri" w:cstheme="minorHAnsi"/>
              </w:rPr>
            </w:pPr>
            <w:r w:rsidRPr="00DD4978">
              <w:rPr>
                <w:rFonts w:eastAsia="Calibri" w:cstheme="minorHAnsi"/>
                <w:highlight w:val="yellow"/>
              </w:rPr>
              <w:t>[sett inn kvalifikasjonskrav]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0602C" w14:textId="77777777" w:rsidR="00DD4978" w:rsidRPr="00DD4978" w:rsidRDefault="00DD4978" w:rsidP="00DD4978">
            <w:pPr>
              <w:spacing w:after="160" w:line="259" w:lineRule="auto"/>
              <w:rPr>
                <w:rFonts w:eastAsia="Calibri" w:cstheme="minorHAnsi"/>
              </w:rPr>
            </w:pPr>
          </w:p>
        </w:tc>
      </w:tr>
      <w:tr w:rsidR="00164E6B" w:rsidRPr="00DD4978" w14:paraId="05272D9B" w14:textId="77777777" w:rsidTr="00DD4978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D392B" w14:textId="130716F3" w:rsidR="00164E6B" w:rsidRPr="00DD4978" w:rsidRDefault="00164E6B" w:rsidP="00DD4978">
            <w:pPr>
              <w:rPr>
                <w:rFonts w:eastAsia="Calibri" w:cstheme="minorHAnsi"/>
                <w:highlight w:val="yellow"/>
              </w:rPr>
            </w:pPr>
            <w:r w:rsidRPr="00DD4978">
              <w:rPr>
                <w:rFonts w:eastAsia="Calibri" w:cstheme="minorHAnsi"/>
                <w:highlight w:val="yellow"/>
              </w:rPr>
              <w:t>[sett inn kvalifikasjonskrav]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6F8E5" w14:textId="77777777" w:rsidR="00164E6B" w:rsidRPr="00DD4978" w:rsidRDefault="00164E6B" w:rsidP="00DD4978">
            <w:pPr>
              <w:rPr>
                <w:rFonts w:eastAsia="Calibri" w:cstheme="minorHAnsi"/>
              </w:rPr>
            </w:pPr>
          </w:p>
        </w:tc>
      </w:tr>
    </w:tbl>
    <w:p w14:paraId="2B0FDF65" w14:textId="77777777" w:rsidR="00DD4978" w:rsidRPr="00DD4978" w:rsidRDefault="00DD4978" w:rsidP="00DD4978">
      <w:pPr>
        <w:rPr>
          <w:rFonts w:eastAsia="Calibri" w:cstheme="minorHAnsi"/>
        </w:rPr>
      </w:pPr>
    </w:p>
    <w:p w14:paraId="1AF9F44B" w14:textId="77777777" w:rsidR="00DD4978" w:rsidRPr="00DD4978" w:rsidRDefault="00DD4978" w:rsidP="00DD4978">
      <w:pPr>
        <w:rPr>
          <w:rFonts w:eastAsia="Calibri" w:cstheme="minorHAnsi"/>
        </w:rPr>
      </w:pPr>
    </w:p>
    <w:p w14:paraId="021DA97B" w14:textId="0C5DCDE6" w:rsidR="00DD4978" w:rsidRPr="00DD4978" w:rsidRDefault="00DD4978" w:rsidP="00DD4978">
      <w:pPr>
        <w:rPr>
          <w:rFonts w:eastAsia="Calibri" w:cstheme="minorHAnsi"/>
        </w:rPr>
      </w:pPr>
      <w:r w:rsidRPr="00DD4978">
        <w:rPr>
          <w:rFonts w:eastAsia="Calibri" w:cstheme="minorHAnsi"/>
        </w:rPr>
        <w:t>Dagl</w:t>
      </w:r>
      <w:r>
        <w:rPr>
          <w:rFonts w:eastAsia="Calibri" w:cstheme="minorHAnsi"/>
        </w:rPr>
        <w:t>e</w:t>
      </w:r>
      <w:r w:rsidRPr="00DD4978">
        <w:rPr>
          <w:rFonts w:eastAsia="Calibri" w:cstheme="minorHAnsi"/>
        </w:rPr>
        <w:t>g le</w:t>
      </w:r>
      <w:r>
        <w:rPr>
          <w:rFonts w:eastAsia="Calibri" w:cstheme="minorHAnsi"/>
        </w:rPr>
        <w:t>ia</w:t>
      </w:r>
      <w:r w:rsidRPr="00DD4978">
        <w:rPr>
          <w:rFonts w:eastAsia="Calibri" w:cstheme="minorHAnsi"/>
        </w:rPr>
        <w:t>r (sign.)</w:t>
      </w:r>
      <w:r w:rsidRPr="00DD4978">
        <w:rPr>
          <w:rFonts w:eastAsia="Calibri" w:cstheme="minorHAnsi"/>
        </w:rPr>
        <w:tab/>
      </w:r>
      <w:r w:rsidRPr="00DD4978">
        <w:rPr>
          <w:rFonts w:eastAsia="Calibri" w:cstheme="minorHAnsi"/>
        </w:rPr>
        <w:tab/>
      </w:r>
      <w:r>
        <w:rPr>
          <w:rFonts w:eastAsia="Calibri" w:cstheme="minorHAnsi"/>
        </w:rPr>
        <w:tab/>
      </w:r>
      <w:r>
        <w:rPr>
          <w:rFonts w:eastAsia="Calibri" w:cstheme="minorHAnsi"/>
        </w:rPr>
        <w:tab/>
      </w:r>
      <w:r w:rsidRPr="00DD4978">
        <w:rPr>
          <w:rFonts w:eastAsia="Calibri" w:cstheme="minorHAnsi"/>
        </w:rPr>
        <w:t>St</w:t>
      </w:r>
      <w:r>
        <w:rPr>
          <w:rFonts w:eastAsia="Calibri" w:cstheme="minorHAnsi"/>
        </w:rPr>
        <w:t>a</w:t>
      </w:r>
      <w:r w:rsidRPr="00DD4978">
        <w:rPr>
          <w:rFonts w:eastAsia="Calibri" w:cstheme="minorHAnsi"/>
        </w:rPr>
        <w:t xml:space="preserve">d/dato: </w:t>
      </w:r>
    </w:p>
    <w:p w14:paraId="0945DA26" w14:textId="77777777" w:rsidR="003204AB" w:rsidRPr="00DD4978" w:rsidRDefault="003204AB">
      <w:pPr>
        <w:rPr>
          <w:rFonts w:eastAsia="Calibri" w:cstheme="minorHAnsi"/>
        </w:rPr>
      </w:pPr>
    </w:p>
    <w:p w14:paraId="1454E0E3" w14:textId="0E7441D5" w:rsidR="00DD4978" w:rsidRPr="00DD4978" w:rsidRDefault="00DD4978">
      <w:pPr>
        <w:rPr>
          <w:rFonts w:eastAsia="Calibri" w:cstheme="minorHAnsi"/>
        </w:rPr>
      </w:pPr>
      <w:r w:rsidRPr="00DD4978">
        <w:rPr>
          <w:rFonts w:eastAsia="Calibri" w:cstheme="minorHAnsi"/>
        </w:rPr>
        <w:lastRenderedPageBreak/>
        <w:t>__________________________________________________________________________________</w:t>
      </w:r>
    </w:p>
    <w:sectPr w:rsidR="00DD4978" w:rsidRPr="00DD4978" w:rsidSect="00B91DE6">
      <w:headerReference w:type="default" r:id="rId11"/>
      <w:footerReference w:type="default" r:id="rId12"/>
      <w:footerReference w:type="first" r:id="rId13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6166CF" w14:textId="77777777" w:rsidR="001E3515" w:rsidRDefault="001E3515" w:rsidP="000F42A6">
      <w:pPr>
        <w:spacing w:after="0" w:line="240" w:lineRule="auto"/>
      </w:pPr>
      <w:r>
        <w:separator/>
      </w:r>
    </w:p>
  </w:endnote>
  <w:endnote w:type="continuationSeparator" w:id="0">
    <w:p w14:paraId="6697B90C" w14:textId="77777777" w:rsidR="001E3515" w:rsidRDefault="001E3515" w:rsidP="000F42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7A211C" w14:textId="77777777" w:rsidR="00DD4978" w:rsidRPr="003204AB" w:rsidRDefault="00DE637B" w:rsidP="006638CA">
    <w:pPr>
      <w:pStyle w:val="Bunntekst1"/>
      <w:rPr>
        <w:rFonts w:asciiTheme="minorHAnsi" w:hAnsiTheme="minorHAnsi" w:cstheme="minorHAnsi"/>
        <w:b/>
        <w:color w:val="024366"/>
        <w:lang w:val="nn-NO"/>
      </w:rPr>
    </w:pPr>
    <w:r w:rsidRPr="009874E2">
      <w:rPr>
        <w:rFonts w:asciiTheme="minorHAnsi" w:hAnsiTheme="minorHAnsi" w:cstheme="minorHAnsi"/>
        <w:b/>
        <w:bCs/>
        <w:noProof/>
        <w:sz w:val="24"/>
        <w:szCs w:val="24"/>
      </w:rPr>
      <w:drawing>
        <wp:anchor distT="0" distB="0" distL="114300" distR="114300" simplePos="0" relativeHeight="251659264" behindDoc="1" locked="0" layoutInCell="1" allowOverlap="1" wp14:anchorId="7AE6E5DA" wp14:editId="070CE624">
          <wp:simplePos x="0" y="0"/>
          <wp:positionH relativeFrom="column">
            <wp:posOffset>4810125</wp:posOffset>
          </wp:positionH>
          <wp:positionV relativeFrom="paragraph">
            <wp:posOffset>-87630</wp:posOffset>
          </wp:positionV>
          <wp:extent cx="1373225" cy="450866"/>
          <wp:effectExtent l="0" t="0" r="0" b="6350"/>
          <wp:wrapNone/>
          <wp:docPr id="27" name="Grafikk 2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7" name="Grafikk 27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73225" cy="45086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3204AB" w:rsidRPr="003204AB">
      <w:rPr>
        <w:rFonts w:asciiTheme="minorHAnsi" w:hAnsiTheme="minorHAnsi" w:cstheme="minorHAnsi"/>
        <w:b/>
        <w:color w:val="024366"/>
        <w:lang w:val="nn-NO"/>
      </w:rPr>
      <w:t>Næring og tek</w:t>
    </w:r>
    <w:r w:rsidR="003204AB">
      <w:rPr>
        <w:rFonts w:asciiTheme="minorHAnsi" w:hAnsiTheme="minorHAnsi" w:cstheme="minorHAnsi"/>
        <w:b/>
        <w:color w:val="024366"/>
        <w:lang w:val="nn-NO"/>
      </w:rPr>
      <w:t>nisk</w:t>
    </w:r>
  </w:p>
  <w:p w14:paraId="1354F349" w14:textId="77777777" w:rsidR="00DD4978" w:rsidRPr="003204AB" w:rsidRDefault="00A43539" w:rsidP="006638CA">
    <w:pPr>
      <w:pStyle w:val="Bunntekst1"/>
      <w:rPr>
        <w:rFonts w:asciiTheme="minorHAnsi" w:hAnsiTheme="minorHAnsi" w:cstheme="minorHAnsi"/>
        <w:i/>
        <w:color w:val="024366"/>
        <w:lang w:val="nn-NO"/>
      </w:rPr>
    </w:pPr>
    <w:r w:rsidRPr="003204AB">
      <w:rPr>
        <w:rFonts w:asciiTheme="minorHAnsi" w:hAnsiTheme="minorHAnsi" w:cstheme="minorHAnsi"/>
        <w:i/>
        <w:color w:val="024366"/>
        <w:lang w:val="nn-NO"/>
      </w:rPr>
      <w:t>V</w:t>
    </w:r>
    <w:r w:rsidR="003204AB">
      <w:rPr>
        <w:rFonts w:asciiTheme="minorHAnsi" w:hAnsiTheme="minorHAnsi" w:cstheme="minorHAnsi"/>
        <w:i/>
        <w:color w:val="024366"/>
        <w:lang w:val="nn-NO"/>
      </w:rPr>
      <w:t>eg, v</w:t>
    </w:r>
    <w:r w:rsidRPr="003204AB">
      <w:rPr>
        <w:rFonts w:asciiTheme="minorHAnsi" w:hAnsiTheme="minorHAnsi" w:cstheme="minorHAnsi"/>
        <w:i/>
        <w:color w:val="024366"/>
        <w:lang w:val="nn-NO"/>
      </w:rPr>
      <w:t>atn og avløp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238A45" w14:textId="77777777" w:rsidR="002D06BB" w:rsidRPr="00AE64E9" w:rsidRDefault="002D06BB" w:rsidP="002D06BB">
    <w:pPr>
      <w:pStyle w:val="Bunntekst"/>
      <w:rPr>
        <w:rFonts w:cstheme="minorHAnsi"/>
        <w:b/>
        <w:color w:val="024366"/>
      </w:rPr>
    </w:pPr>
    <w:r w:rsidRPr="00AE64E9">
      <w:rPr>
        <w:rFonts w:cstheme="minorHAnsi"/>
        <w:b/>
        <w:bCs/>
        <w:noProof/>
        <w:sz w:val="24"/>
        <w:szCs w:val="24"/>
      </w:rPr>
      <w:drawing>
        <wp:anchor distT="0" distB="0" distL="114300" distR="114300" simplePos="0" relativeHeight="251661312" behindDoc="1" locked="0" layoutInCell="1" allowOverlap="1" wp14:anchorId="391E92A6" wp14:editId="3FD20200">
          <wp:simplePos x="0" y="0"/>
          <wp:positionH relativeFrom="column">
            <wp:posOffset>4848225</wp:posOffset>
          </wp:positionH>
          <wp:positionV relativeFrom="paragraph">
            <wp:posOffset>17145</wp:posOffset>
          </wp:positionV>
          <wp:extent cx="1373225" cy="450866"/>
          <wp:effectExtent l="0" t="0" r="0" b="6350"/>
          <wp:wrapNone/>
          <wp:docPr id="1011515767" name="Grafikk 101151576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7" name="Grafikk 27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73225" cy="45086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cstheme="minorHAnsi"/>
        <w:b/>
        <w:color w:val="024366"/>
      </w:rPr>
      <w:t xml:space="preserve">Næring og </w:t>
    </w:r>
    <w:r w:rsidRPr="00AE64E9">
      <w:rPr>
        <w:rFonts w:cstheme="minorHAnsi"/>
        <w:b/>
        <w:color w:val="024366"/>
      </w:rPr>
      <w:t>teknisk</w:t>
    </w:r>
  </w:p>
  <w:p w14:paraId="757C3588" w14:textId="77777777" w:rsidR="002D06BB" w:rsidRPr="00AE64E9" w:rsidRDefault="002D06BB" w:rsidP="002D06BB">
    <w:pPr>
      <w:pStyle w:val="Bunntekst"/>
      <w:rPr>
        <w:rFonts w:cstheme="minorHAnsi"/>
        <w:i/>
        <w:color w:val="024366"/>
      </w:rPr>
    </w:pPr>
    <w:r w:rsidRPr="00AE64E9">
      <w:rPr>
        <w:rFonts w:cstheme="minorHAnsi"/>
        <w:i/>
        <w:color w:val="024366"/>
      </w:rPr>
      <w:t>V</w:t>
    </w:r>
    <w:r>
      <w:rPr>
        <w:rFonts w:cstheme="minorHAnsi"/>
        <w:i/>
        <w:color w:val="024366"/>
      </w:rPr>
      <w:t>eg, v</w:t>
    </w:r>
    <w:r w:rsidRPr="00AE64E9">
      <w:rPr>
        <w:rFonts w:cstheme="minorHAnsi"/>
        <w:i/>
        <w:color w:val="024366"/>
      </w:rPr>
      <w:t>atn og avløp</w:t>
    </w:r>
  </w:p>
  <w:p w14:paraId="7F567716" w14:textId="77777777" w:rsidR="002D06BB" w:rsidRDefault="002D06BB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0B373C" w14:textId="77777777" w:rsidR="001E3515" w:rsidRDefault="001E3515" w:rsidP="000F42A6">
      <w:pPr>
        <w:spacing w:after="0" w:line="240" w:lineRule="auto"/>
      </w:pPr>
      <w:r>
        <w:separator/>
      </w:r>
    </w:p>
  </w:footnote>
  <w:footnote w:type="continuationSeparator" w:id="0">
    <w:p w14:paraId="022B82A0" w14:textId="77777777" w:rsidR="001E3515" w:rsidRDefault="001E3515" w:rsidP="000F42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82C703" w14:textId="2A9A82F4" w:rsidR="00DD4978" w:rsidRPr="00C524F3" w:rsidRDefault="001E3515" w:rsidP="007C0F38">
    <w:pPr>
      <w:pStyle w:val="Topptekst1"/>
      <w:rPr>
        <w:rFonts w:asciiTheme="minorHAnsi" w:hAnsiTheme="minorHAnsi" w:cstheme="minorHAnsi"/>
        <w:lang w:val="nn-NO"/>
      </w:rPr>
    </w:pPr>
    <w:sdt>
      <w:sdtPr>
        <w:rPr>
          <w:rFonts w:asciiTheme="minorHAnsi" w:hAnsiTheme="minorHAnsi" w:cstheme="minorHAnsi"/>
          <w:b/>
          <w:color w:val="024366"/>
          <w:lang w:val="nn-NO"/>
        </w:rPr>
        <w:alias w:val="Kategori"/>
        <w:tag w:val=""/>
        <w:id w:val="932555488"/>
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<w:text/>
      </w:sdtPr>
      <w:sdtEndPr/>
      <w:sdtContent>
        <w:r w:rsidR="00AF06F3">
          <w:rPr>
            <w:rFonts w:asciiTheme="minorHAnsi" w:hAnsiTheme="minorHAnsi" w:cstheme="minorHAnsi"/>
            <w:b/>
            <w:color w:val="024366"/>
            <w:lang w:val="nn-NO"/>
          </w:rPr>
          <w:t>Vedlegg B - Forpliktingserklæring</w:t>
        </w:r>
      </w:sdtContent>
    </w:sdt>
    <w:r w:rsidR="00A43539" w:rsidRPr="00C524F3">
      <w:rPr>
        <w:rFonts w:asciiTheme="minorHAnsi" w:hAnsiTheme="minorHAnsi" w:cstheme="minorHAnsi"/>
        <w:b/>
        <w:color w:val="024366"/>
        <w:lang w:val="nn-NO"/>
      </w:rPr>
      <w:tab/>
    </w:r>
    <w:r w:rsidR="00A43539" w:rsidRPr="00C524F3">
      <w:rPr>
        <w:rFonts w:asciiTheme="minorHAnsi" w:hAnsiTheme="minorHAnsi" w:cstheme="minorHAnsi"/>
        <w:b/>
        <w:color w:val="024366"/>
        <w:lang w:val="nn-NO"/>
      </w:rPr>
      <w:tab/>
    </w:r>
    <w:sdt>
      <w:sdtPr>
        <w:rPr>
          <w:rFonts w:asciiTheme="minorHAnsi" w:hAnsiTheme="minorHAnsi" w:cstheme="minorHAnsi"/>
          <w:b/>
          <w:color w:val="024366"/>
          <w:lang w:val="nn-NO"/>
        </w:rPr>
        <w:alias w:val="Tittel"/>
        <w:tag w:val=""/>
        <w:id w:val="-1723288774"/>
        <w:placeholder>
          <w:docPart w:val="DC573D4CA3404CA78AC9343A94E86468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r w:rsidR="00EC47B4">
          <w:rPr>
            <w:rFonts w:asciiTheme="minorHAnsi" w:hAnsiTheme="minorHAnsi" w:cstheme="minorHAnsi"/>
            <w:b/>
            <w:color w:val="024366"/>
            <w:lang w:val="nn-NO"/>
          </w:rPr>
          <w:t>Vintervedlikehald for Stranda kommune</w:t>
        </w:r>
      </w:sdtContent>
    </w:sdt>
    <w:r w:rsidR="00A43539" w:rsidRPr="00C524F3">
      <w:rPr>
        <w:rFonts w:asciiTheme="minorHAnsi" w:hAnsiTheme="minorHAnsi" w:cstheme="minorHAnsi"/>
        <w:b/>
        <w:color w:val="024366"/>
        <w:lang w:val="nn-NO"/>
      </w:rPr>
      <w:t xml:space="preserve"> | </w:t>
    </w:r>
    <w:sdt>
      <w:sdtPr>
        <w:rPr>
          <w:rFonts w:asciiTheme="minorHAnsi" w:hAnsiTheme="minorHAnsi" w:cstheme="minorHAnsi"/>
          <w:lang w:val="nn-NO"/>
        </w:rPr>
        <w:id w:val="-47840270"/>
        <w:docPartObj>
          <w:docPartGallery w:val="Page Numbers (Top of Page)"/>
          <w:docPartUnique/>
        </w:docPartObj>
      </w:sdtPr>
      <w:sdtEndPr>
        <w:rPr>
          <w:b/>
          <w:color w:val="024366"/>
        </w:rPr>
      </w:sdtEndPr>
      <w:sdtContent>
        <w:r w:rsidR="00A43539" w:rsidRPr="00C524F3">
          <w:rPr>
            <w:rFonts w:asciiTheme="minorHAnsi" w:hAnsiTheme="minorHAnsi" w:cstheme="minorHAnsi"/>
            <w:b/>
            <w:color w:val="024366"/>
            <w:lang w:val="nn-NO"/>
          </w:rPr>
          <w:fldChar w:fldCharType="begin"/>
        </w:r>
        <w:r w:rsidR="00A43539" w:rsidRPr="00C524F3">
          <w:rPr>
            <w:rFonts w:asciiTheme="minorHAnsi" w:hAnsiTheme="minorHAnsi" w:cstheme="minorHAnsi"/>
            <w:b/>
            <w:color w:val="024366"/>
            <w:lang w:val="nn-NO"/>
          </w:rPr>
          <w:instrText>PAGE   \* MERGEFORMAT</w:instrText>
        </w:r>
        <w:r w:rsidR="00A43539" w:rsidRPr="00C524F3">
          <w:rPr>
            <w:rFonts w:asciiTheme="minorHAnsi" w:hAnsiTheme="minorHAnsi" w:cstheme="minorHAnsi"/>
            <w:b/>
            <w:color w:val="024366"/>
            <w:lang w:val="nn-NO"/>
          </w:rPr>
          <w:fldChar w:fldCharType="separate"/>
        </w:r>
        <w:r w:rsidR="00A43539" w:rsidRPr="00C524F3">
          <w:rPr>
            <w:rFonts w:asciiTheme="minorHAnsi" w:hAnsiTheme="minorHAnsi" w:cstheme="minorHAnsi"/>
            <w:b/>
            <w:noProof/>
            <w:color w:val="024366"/>
            <w:lang w:val="nn-NO"/>
          </w:rPr>
          <w:t>17</w:t>
        </w:r>
        <w:r w:rsidR="00A43539" w:rsidRPr="00C524F3">
          <w:rPr>
            <w:rFonts w:asciiTheme="minorHAnsi" w:hAnsiTheme="minorHAnsi" w:cstheme="minorHAnsi"/>
            <w:b/>
            <w:color w:val="024366"/>
            <w:lang w:val="nn-NO"/>
          </w:rPr>
          <w:fldChar w:fldCharType="end"/>
        </w:r>
      </w:sdtContent>
    </w:sdt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FE7C7E"/>
    <w:multiLevelType w:val="hybridMultilevel"/>
    <w:tmpl w:val="E646A68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432CDB"/>
    <w:multiLevelType w:val="hybridMultilevel"/>
    <w:tmpl w:val="1870D62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0844FE4"/>
    <w:multiLevelType w:val="hybridMultilevel"/>
    <w:tmpl w:val="53B6DC88"/>
    <w:lvl w:ilvl="0" w:tplc="9AB48C9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806571"/>
    <w:multiLevelType w:val="hybridMultilevel"/>
    <w:tmpl w:val="EC34379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94D2A23"/>
    <w:multiLevelType w:val="multilevel"/>
    <w:tmpl w:val="7DC677B8"/>
    <w:lvl w:ilvl="0">
      <w:start w:val="1"/>
      <w:numFmt w:val="decimal"/>
      <w:pStyle w:val="Overskrift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Overskrift2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5EC505AA"/>
    <w:multiLevelType w:val="hybridMultilevel"/>
    <w:tmpl w:val="D5BC05E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E3A40F2"/>
    <w:multiLevelType w:val="multilevel"/>
    <w:tmpl w:val="5D2A989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53701615">
    <w:abstractNumId w:val="4"/>
  </w:num>
  <w:num w:numId="2" w16cid:durableId="427698970">
    <w:abstractNumId w:val="1"/>
  </w:num>
  <w:num w:numId="3" w16cid:durableId="1766223358">
    <w:abstractNumId w:val="0"/>
  </w:num>
  <w:num w:numId="4" w16cid:durableId="685599444">
    <w:abstractNumId w:val="5"/>
  </w:num>
  <w:num w:numId="5" w16cid:durableId="999969544">
    <w:abstractNumId w:val="2"/>
  </w:num>
  <w:num w:numId="6" w16cid:durableId="1181555112">
    <w:abstractNumId w:val="6"/>
  </w:num>
  <w:num w:numId="7" w16cid:durableId="188956662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4978"/>
    <w:rsid w:val="000D1C83"/>
    <w:rsid w:val="000F42A6"/>
    <w:rsid w:val="00164E6B"/>
    <w:rsid w:val="001E3515"/>
    <w:rsid w:val="001F1FD6"/>
    <w:rsid w:val="002263E2"/>
    <w:rsid w:val="00252E4A"/>
    <w:rsid w:val="002D06BB"/>
    <w:rsid w:val="002E5454"/>
    <w:rsid w:val="003204AB"/>
    <w:rsid w:val="003A7923"/>
    <w:rsid w:val="0048454E"/>
    <w:rsid w:val="00541844"/>
    <w:rsid w:val="007E4A08"/>
    <w:rsid w:val="0085677C"/>
    <w:rsid w:val="00866C9D"/>
    <w:rsid w:val="00936A61"/>
    <w:rsid w:val="009517C6"/>
    <w:rsid w:val="009874E2"/>
    <w:rsid w:val="009F719E"/>
    <w:rsid w:val="00A43539"/>
    <w:rsid w:val="00AF06F3"/>
    <w:rsid w:val="00B72844"/>
    <w:rsid w:val="00B74DF7"/>
    <w:rsid w:val="00BA1881"/>
    <w:rsid w:val="00C524F3"/>
    <w:rsid w:val="00D13B49"/>
    <w:rsid w:val="00D51315"/>
    <w:rsid w:val="00DD4978"/>
    <w:rsid w:val="00DE637B"/>
    <w:rsid w:val="00DE73AA"/>
    <w:rsid w:val="00E82B7F"/>
    <w:rsid w:val="00EC47B4"/>
    <w:rsid w:val="00FB19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838C9E"/>
  <w15:chartTrackingRefBased/>
  <w15:docId w15:val="{14577E5F-63FA-4B89-8F86-4CAA7C66C0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nn-NO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C524F3"/>
    <w:pPr>
      <w:keepNext/>
      <w:keepLines/>
      <w:numPr>
        <w:numId w:val="1"/>
      </w:numPr>
      <w:spacing w:before="240" w:after="0"/>
      <w:outlineLvl w:val="0"/>
    </w:pPr>
    <w:rPr>
      <w:rFonts w:eastAsia="Times New Roman" w:cstheme="minorHAnsi"/>
      <w:b/>
      <w:color w:val="024366"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C524F3"/>
    <w:pPr>
      <w:keepNext/>
      <w:keepLines/>
      <w:numPr>
        <w:ilvl w:val="1"/>
        <w:numId w:val="1"/>
      </w:numPr>
      <w:spacing w:before="40" w:after="0"/>
      <w:outlineLvl w:val="1"/>
    </w:pPr>
    <w:rPr>
      <w:rFonts w:eastAsia="Times New Roman" w:cstheme="minorHAnsi"/>
      <w:b/>
      <w:color w:val="024366"/>
      <w:sz w:val="26"/>
      <w:szCs w:val="26"/>
    </w:rPr>
  </w:style>
  <w:style w:type="paragraph" w:styleId="Overskrift3">
    <w:name w:val="heading 3"/>
    <w:basedOn w:val="Listeavsnitt"/>
    <w:next w:val="Normal"/>
    <w:link w:val="Overskrift3Tegn"/>
    <w:uiPriority w:val="9"/>
    <w:unhideWhenUsed/>
    <w:qFormat/>
    <w:rsid w:val="00C524F3"/>
    <w:pPr>
      <w:numPr>
        <w:ilvl w:val="2"/>
        <w:numId w:val="1"/>
      </w:numPr>
      <w:spacing w:after="0"/>
      <w:outlineLvl w:val="2"/>
    </w:pPr>
    <w:rPr>
      <w:rFonts w:eastAsia="Calibri" w:cstheme="minorHAnsi"/>
      <w:color w:val="024366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styleId="Plassholdertekst">
    <w:name w:val="Placeholder Text"/>
    <w:basedOn w:val="Standardskriftforavsnitt"/>
    <w:uiPriority w:val="99"/>
    <w:semiHidden/>
    <w:rsid w:val="000F42A6"/>
    <w:rPr>
      <w:color w:val="808080"/>
    </w:rPr>
  </w:style>
  <w:style w:type="paragraph" w:customStyle="1" w:styleId="Topptekst1">
    <w:name w:val="Topptekst1"/>
    <w:basedOn w:val="Normal"/>
    <w:next w:val="Topptekst"/>
    <w:link w:val="TopptekstTegn"/>
    <w:uiPriority w:val="99"/>
    <w:unhideWhenUsed/>
    <w:rsid w:val="000F42A6"/>
    <w:pPr>
      <w:tabs>
        <w:tab w:val="center" w:pos="4536"/>
        <w:tab w:val="right" w:pos="9072"/>
      </w:tabs>
      <w:spacing w:after="0" w:line="240" w:lineRule="auto"/>
    </w:pPr>
    <w:rPr>
      <w:rFonts w:ascii="Palatino Linotype" w:hAnsi="Palatino Linotype"/>
      <w:lang w:val="nb-NO"/>
    </w:rPr>
  </w:style>
  <w:style w:type="character" w:customStyle="1" w:styleId="TopptekstTegn">
    <w:name w:val="Topptekst Tegn"/>
    <w:basedOn w:val="Standardskriftforavsnitt"/>
    <w:link w:val="Topptekst1"/>
    <w:uiPriority w:val="99"/>
    <w:rsid w:val="000F42A6"/>
    <w:rPr>
      <w:rFonts w:ascii="Palatino Linotype" w:hAnsi="Palatino Linotype"/>
    </w:rPr>
  </w:style>
  <w:style w:type="paragraph" w:customStyle="1" w:styleId="Bunntekst1">
    <w:name w:val="Bunntekst1"/>
    <w:basedOn w:val="Normal"/>
    <w:next w:val="Bunntekst"/>
    <w:link w:val="BunntekstTegn"/>
    <w:uiPriority w:val="99"/>
    <w:unhideWhenUsed/>
    <w:rsid w:val="000F42A6"/>
    <w:pPr>
      <w:tabs>
        <w:tab w:val="center" w:pos="4536"/>
        <w:tab w:val="right" w:pos="9072"/>
      </w:tabs>
      <w:spacing w:after="0" w:line="240" w:lineRule="auto"/>
    </w:pPr>
    <w:rPr>
      <w:rFonts w:ascii="Palatino Linotype" w:hAnsi="Palatino Linotype"/>
      <w:lang w:val="nb-NO"/>
    </w:rPr>
  </w:style>
  <w:style w:type="character" w:customStyle="1" w:styleId="BunntekstTegn">
    <w:name w:val="Bunntekst Tegn"/>
    <w:basedOn w:val="Standardskriftforavsnitt"/>
    <w:link w:val="Bunntekst1"/>
    <w:uiPriority w:val="99"/>
    <w:rsid w:val="000F42A6"/>
    <w:rPr>
      <w:rFonts w:ascii="Palatino Linotype" w:hAnsi="Palatino Linotype"/>
    </w:rPr>
  </w:style>
  <w:style w:type="table" w:customStyle="1" w:styleId="Tabellrutenett1">
    <w:name w:val="Tabellrutenett1"/>
    <w:basedOn w:val="Vanligtabell"/>
    <w:next w:val="Tabellrutenett"/>
    <w:uiPriority w:val="39"/>
    <w:rsid w:val="000F42A6"/>
    <w:pPr>
      <w:spacing w:after="0" w:line="240" w:lineRule="auto"/>
    </w:pPr>
    <w:rPr>
      <w:lang w:val="nn-N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pptekst">
    <w:name w:val="header"/>
    <w:basedOn w:val="Normal"/>
    <w:link w:val="TopptekstTegn1"/>
    <w:uiPriority w:val="99"/>
    <w:unhideWhenUsed/>
    <w:rsid w:val="000F42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1">
    <w:name w:val="Topptekst Tegn1"/>
    <w:basedOn w:val="Standardskriftforavsnitt"/>
    <w:link w:val="Topptekst"/>
    <w:uiPriority w:val="99"/>
    <w:rsid w:val="000F42A6"/>
    <w:rPr>
      <w:lang w:val="nn-NO"/>
    </w:rPr>
  </w:style>
  <w:style w:type="paragraph" w:styleId="Bunntekst">
    <w:name w:val="footer"/>
    <w:basedOn w:val="Normal"/>
    <w:link w:val="BunntekstTegn1"/>
    <w:uiPriority w:val="99"/>
    <w:unhideWhenUsed/>
    <w:rsid w:val="000F42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1">
    <w:name w:val="Bunntekst Tegn1"/>
    <w:basedOn w:val="Standardskriftforavsnitt"/>
    <w:link w:val="Bunntekst"/>
    <w:uiPriority w:val="99"/>
    <w:rsid w:val="000F42A6"/>
    <w:rPr>
      <w:lang w:val="nn-NO"/>
    </w:rPr>
  </w:style>
  <w:style w:type="table" w:styleId="Tabellrutenett">
    <w:name w:val="Table Grid"/>
    <w:basedOn w:val="Vanligtabell"/>
    <w:uiPriority w:val="39"/>
    <w:rsid w:val="000F42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kobling">
    <w:name w:val="Hyperlink"/>
    <w:basedOn w:val="Standardskriftforavsnitt"/>
    <w:uiPriority w:val="99"/>
    <w:unhideWhenUsed/>
    <w:rsid w:val="007E4A08"/>
    <w:rPr>
      <w:color w:val="0563C1" w:themeColor="hyperlink"/>
      <w:u w:val="single"/>
    </w:rPr>
  </w:style>
  <w:style w:type="character" w:styleId="Ulstomtale">
    <w:name w:val="Unresolved Mention"/>
    <w:basedOn w:val="Standardskriftforavsnitt"/>
    <w:uiPriority w:val="99"/>
    <w:semiHidden/>
    <w:unhideWhenUsed/>
    <w:rsid w:val="007E4A08"/>
    <w:rPr>
      <w:color w:val="605E5C"/>
      <w:shd w:val="clear" w:color="auto" w:fill="E1DFDD"/>
    </w:rPr>
  </w:style>
  <w:style w:type="character" w:customStyle="1" w:styleId="Overskrift1Tegn">
    <w:name w:val="Overskrift 1 Tegn"/>
    <w:basedOn w:val="Standardskriftforavsnitt"/>
    <w:link w:val="Overskrift1"/>
    <w:uiPriority w:val="9"/>
    <w:rsid w:val="00C524F3"/>
    <w:rPr>
      <w:rFonts w:eastAsia="Times New Roman" w:cstheme="minorHAnsi"/>
      <w:b/>
      <w:color w:val="024366"/>
      <w:sz w:val="32"/>
      <w:szCs w:val="32"/>
      <w:lang w:val="nn-NO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C524F3"/>
    <w:rPr>
      <w:rFonts w:eastAsia="Times New Roman" w:cstheme="minorHAnsi"/>
      <w:b/>
      <w:color w:val="024366"/>
      <w:sz w:val="26"/>
      <w:szCs w:val="26"/>
      <w:lang w:val="nn-NO"/>
    </w:rPr>
  </w:style>
  <w:style w:type="paragraph" w:styleId="Listeavsnitt">
    <w:name w:val="List Paragraph"/>
    <w:basedOn w:val="Normal"/>
    <w:uiPriority w:val="34"/>
    <w:qFormat/>
    <w:rsid w:val="00C524F3"/>
    <w:pPr>
      <w:ind w:left="720"/>
      <w:contextualSpacing/>
    </w:pPr>
  </w:style>
  <w:style w:type="character" w:customStyle="1" w:styleId="Overskrift3Tegn">
    <w:name w:val="Overskrift 3 Tegn"/>
    <w:basedOn w:val="Standardskriftforavsnitt"/>
    <w:link w:val="Overskrift3"/>
    <w:uiPriority w:val="9"/>
    <w:rsid w:val="00C524F3"/>
    <w:rPr>
      <w:rFonts w:eastAsia="Calibri" w:cstheme="minorHAnsi"/>
      <w:color w:val="024366"/>
      <w:lang w:val="nn-NO"/>
    </w:rPr>
  </w:style>
  <w:style w:type="paragraph" w:styleId="Brdtekst">
    <w:name w:val="Body Text"/>
    <w:aliases w:val="GD,DNV-Body"/>
    <w:basedOn w:val="Normal"/>
    <w:link w:val="BrdtekstTegn"/>
    <w:rsid w:val="003204AB"/>
    <w:pPr>
      <w:keepLines/>
      <w:widowControl w:val="0"/>
      <w:spacing w:after="120" w:line="264" w:lineRule="auto"/>
      <w:jc w:val="both"/>
    </w:pPr>
    <w:rPr>
      <w:rFonts w:ascii="Times New Roman" w:eastAsia="Times New Roman" w:hAnsi="Times New Roman" w:cs="Times New Roman"/>
      <w:noProof/>
      <w:lang w:val="x-none"/>
    </w:rPr>
  </w:style>
  <w:style w:type="character" w:customStyle="1" w:styleId="BrdtekstTegn">
    <w:name w:val="Brødtekst Tegn"/>
    <w:aliases w:val="GD Tegn,DNV-Body Tegn"/>
    <w:basedOn w:val="Standardskriftforavsnitt"/>
    <w:link w:val="Brdtekst"/>
    <w:rsid w:val="003204AB"/>
    <w:rPr>
      <w:rFonts w:ascii="Times New Roman" w:eastAsia="Times New Roman" w:hAnsi="Times New Roman" w:cs="Times New Roman"/>
      <w:noProof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0136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I:\Prosjekt%20kommunalteknikk\Malar%20anbud\Mal%20Tildelingsbrev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C573D4CA3404CA78AC9343A94E86468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DFE0A930-3EA3-49F5-8C22-F0A5652FCD53}"/>
      </w:docPartPr>
      <w:docPartBody>
        <w:p w:rsidR="009234D6" w:rsidRDefault="009234D6">
          <w:pPr>
            <w:pStyle w:val="DC573D4CA3404CA78AC9343A94E86468"/>
          </w:pPr>
          <w:r w:rsidRPr="000433D4">
            <w:rPr>
              <w:rStyle w:val="Plassholdertekst"/>
            </w:rPr>
            <w:t>[Tittel]</w:t>
          </w:r>
        </w:p>
      </w:docPartBody>
    </w:docPart>
    <w:docPart>
      <w:docPartPr>
        <w:name w:val="221D34F6AE4F48DEAF605EF433AAB811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1B8A7EA2-82C1-405D-80C1-BB4F76838E2F}"/>
      </w:docPartPr>
      <w:docPartBody>
        <w:p w:rsidR="00A02948" w:rsidRDefault="00A02948" w:rsidP="00A02948">
          <w:pPr>
            <w:pStyle w:val="221D34F6AE4F48DEAF605EF433AAB811"/>
          </w:pPr>
          <w:r w:rsidRPr="000433D4">
            <w:rPr>
              <w:rStyle w:val="Plassholdertekst"/>
            </w:rPr>
            <w:t>[Tittel]</w:t>
          </w:r>
        </w:p>
      </w:docPartBody>
    </w:docPart>
    <w:docPart>
      <w:docPartPr>
        <w:name w:val="5808537C57EC4EEABB1064420C3FAD13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A9512F9F-F629-40CB-BFB9-2F31BFA32DFF}"/>
      </w:docPartPr>
      <w:docPartBody>
        <w:p w:rsidR="00A02948" w:rsidRDefault="00A02948" w:rsidP="00A02948">
          <w:pPr>
            <w:pStyle w:val="5808537C57EC4EEABB1064420C3FAD13"/>
          </w:pPr>
          <w:r w:rsidRPr="00C50716">
            <w:rPr>
              <w:rStyle w:val="Plassholdertekst"/>
            </w:rPr>
            <w:t>[Kategori]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4D6"/>
    <w:rsid w:val="004141D5"/>
    <w:rsid w:val="0048454E"/>
    <w:rsid w:val="005B6316"/>
    <w:rsid w:val="0085677C"/>
    <w:rsid w:val="00866C9D"/>
    <w:rsid w:val="009234D6"/>
    <w:rsid w:val="00936A61"/>
    <w:rsid w:val="00A02948"/>
    <w:rsid w:val="00D51315"/>
    <w:rsid w:val="00E82B7F"/>
    <w:rsid w:val="00F160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nb-NO" w:eastAsia="nb-NO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styleId="Plassholdertekst">
    <w:name w:val="Placeholder Text"/>
    <w:basedOn w:val="Standardskriftforavsnitt"/>
    <w:uiPriority w:val="99"/>
    <w:semiHidden/>
    <w:rsid w:val="00A02948"/>
    <w:rPr>
      <w:color w:val="808080"/>
    </w:rPr>
  </w:style>
  <w:style w:type="paragraph" w:customStyle="1" w:styleId="DC573D4CA3404CA78AC9343A94E86468">
    <w:name w:val="DC573D4CA3404CA78AC9343A94E86468"/>
  </w:style>
  <w:style w:type="paragraph" w:customStyle="1" w:styleId="221D34F6AE4F48DEAF605EF433AAB811">
    <w:name w:val="221D34F6AE4F48DEAF605EF433AAB811"/>
    <w:rsid w:val="00A02948"/>
  </w:style>
  <w:style w:type="paragraph" w:customStyle="1" w:styleId="5808537C57EC4EEABB1064420C3FAD13">
    <w:name w:val="5808537C57EC4EEABB1064420C3FAD13"/>
    <w:rsid w:val="00A0294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4CEA74973B65545B5903FBEE734BB06" ma:contentTypeVersion="25" ma:contentTypeDescription="Opprett et nytt dokument." ma:contentTypeScope="" ma:versionID="241436a97ba43f4fb41152c594f10c4d">
  <xsd:schema xmlns:xsd="http://www.w3.org/2001/XMLSchema" xmlns:xs="http://www.w3.org/2001/XMLSchema" xmlns:p="http://schemas.microsoft.com/office/2006/metadata/properties" xmlns:ns2="14bab766-2ac8-4190-8abe-da3033787312" xmlns:ns3="79032b30-9771-4dda-897f-0a6b2e5b9bae" xmlns:ns4="http://schemas.microsoft.com/sharepoint/v3/fields" targetNamespace="http://schemas.microsoft.com/office/2006/metadata/properties" ma:root="true" ma:fieldsID="c02c00e5b1e2e006b378918fec98c197" ns2:_="" ns3:_="" ns4:_="">
    <xsd:import namespace="14bab766-2ac8-4190-8abe-da3033787312"/>
    <xsd:import namespace="79032b30-9771-4dda-897f-0a6b2e5b9bae"/>
    <xsd:import namespace="http://schemas.microsoft.com/sharepoint/v3/fields"/>
    <xsd:element name="properties">
      <xsd:complexType>
        <xsd:sequence>
          <xsd:element name="documentManagement">
            <xsd:complexType>
              <xsd:all>
                <xsd:element ref="ns2:customer" minOccurs="0"/>
                <xsd:element ref="ns2:status" minOccurs="0"/>
                <xsd:element ref="ns2:proType" minOccurs="0"/>
                <xsd:element ref="ns2:copyFolder" minOccurs="0"/>
                <xsd:element ref="ns2:deleteFolder" minOccurs="0"/>
                <xsd:element ref="ns2:proNo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proID" minOccurs="0"/>
                <xsd:element ref="ns2:custID" minOccurs="0"/>
                <xsd:element ref="ns3:proID" minOccurs="0"/>
                <xsd:element ref="ns3:kundeID" minOccurs="0"/>
                <xsd:element ref="ns4:_Version" minOccurs="0"/>
                <xsd:element ref="ns4:_Revision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bab766-2ac8-4190-8abe-da3033787312" elementFormDefault="qualified">
    <xsd:import namespace="http://schemas.microsoft.com/office/2006/documentManagement/types"/>
    <xsd:import namespace="http://schemas.microsoft.com/office/infopath/2007/PartnerControls"/>
    <xsd:element name="customer" ma:index="8" nillable="true" ma:displayName="Kunde" ma:internalName="customer">
      <xsd:simpleType>
        <xsd:restriction base="dms:Text"/>
      </xsd:simpleType>
    </xsd:element>
    <xsd:element name="status" ma:index="9" nillable="true" ma:displayName="Status" ma:internalName="status">
      <xsd:simpleType>
        <xsd:restriction base="dms:Text"/>
      </xsd:simpleType>
    </xsd:element>
    <xsd:element name="proType" ma:index="10" nillable="true" ma:displayName="Prosjekttype" ma:internalName="proType">
      <xsd:simpleType>
        <xsd:restriction base="dms:Text"/>
      </xsd:simpleType>
    </xsd:element>
    <xsd:element name="copyFolder" ma:index="11" nillable="true" ma:displayName="copyFolder" ma:default="1" ma:format="Dropdown" ma:internalName="copyFolder">
      <xsd:simpleType>
        <xsd:restriction base="dms:Boolean"/>
      </xsd:simpleType>
    </xsd:element>
    <xsd:element name="deleteFolder" ma:index="12" nillable="true" ma:displayName="deleteFolder" ma:decimals="0" ma:format="Dropdown" ma:internalName="deleteFolder" ma:percentage="FALSE">
      <xsd:simpleType>
        <xsd:restriction base="dms:Number"/>
      </xsd:simpleType>
    </xsd:element>
    <xsd:element name="proNo" ma:index="13" nillable="true" ma:displayName="proNo" ma:decimals="0" ma:format="Dropdown" ma:internalName="proNo" ma:percentage="FALSE">
      <xsd:simpleType>
        <xsd:restriction base="dms:Number"/>
      </xsd:simpleType>
    </xsd:element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proID" ma:index="18" nillable="true" ma:displayName="proID" ma:decimals="0" ma:format="Dropdown" ma:internalName="proID" ma:percentage="FALSE">
      <xsd:simpleType>
        <xsd:restriction base="dms:Number"/>
      </xsd:simpleType>
    </xsd:element>
    <xsd:element name="custID" ma:index="19" nillable="true" ma:displayName="custID" ma:internalName="custID">
      <xsd:simpleType>
        <xsd:restriction base="dms:Unknown"/>
      </xsd:simpleType>
    </xsd:element>
    <xsd:element name="MediaServiceDateTaken" ma:index="2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26" nillable="true" ma:taxonomy="true" ma:internalName="lcf76f155ced4ddcb4097134ff3c332f" ma:taxonomyFieldName="MediaServiceImageTags" ma:displayName="Bildemerkelapper" ma:readOnly="false" ma:fieldId="{5cf76f15-5ced-4ddc-b409-7134ff3c332f}" ma:taxonomyMulti="true" ma:sspId="84a4d0db-6be8-4019-870b-9a258cdb017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3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3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3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32b30-9771-4dda-897f-0a6b2e5b9bae" elementFormDefault="qualified">
    <xsd:import namespace="http://schemas.microsoft.com/office/2006/documentManagement/types"/>
    <xsd:import namespace="http://schemas.microsoft.com/office/infopath/2007/PartnerControls"/>
    <xsd:element name="proID" ma:index="20" nillable="true" ma:displayName="proID" ma:internalName="proID0">
      <xsd:simpleType>
        <xsd:restriction base="dms:Unknown"/>
      </xsd:simpleType>
    </xsd:element>
    <xsd:element name="kundeID" ma:index="21" nillable="true" ma:displayName="kundeID" ma:internalName="kundeID">
      <xsd:simpleType>
        <xsd:restriction base="dms:Unknown"/>
      </xsd:simpleType>
    </xsd:element>
    <xsd:element name="TaxCatchAll" ma:index="27" nillable="true" ma:displayName="Taxonomy Catch All Column" ma:hidden="true" ma:list="{ecfa6acd-4838-40e9-819d-ed2dff9c00a3}" ma:internalName="TaxCatchAll" ma:showField="CatchAllData" ma:web="79032b30-9771-4dda-897f-0a6b2e5b9ba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_Version" ma:index="22" nillable="true" ma:displayName="Versjon" ma:internalName="_Version">
      <xsd:simpleType>
        <xsd:restriction base="dms:Text"/>
      </xsd:simpleType>
    </xsd:element>
    <xsd:element name="_Revision" ma:index="23" nillable="true" ma:displayName="Revisjon" ma:internalName="_Revision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pyFolder xmlns="14bab766-2ac8-4190-8abe-da3033787312">true</copyFolder>
    <proNo xmlns="14bab766-2ac8-4190-8abe-da3033787312">12347</proNo>
    <proID xmlns="14bab766-2ac8-4190-8abe-da3033787312">284</proID>
    <_Version xmlns="http://schemas.microsoft.com/sharepoint/v3/fields" xsi:nil="true"/>
    <TaxCatchAll xmlns="79032b30-9771-4dda-897f-0a6b2e5b9bae" xsi:nil="true"/>
    <proType xmlns="14bab766-2ac8-4190-8abe-da3033787312">Anskaffelseprosjekt</proType>
    <_Revision xmlns="http://schemas.microsoft.com/sharepoint/v3/fields" xsi:nil="true"/>
    <deleteFolder xmlns="14bab766-2ac8-4190-8abe-da3033787312" xsi:nil="true"/>
    <custID xmlns="14bab766-2ac8-4190-8abe-da3033787312" xsi:nil="true"/>
    <kundeID xmlns="79032b30-9771-4dda-897f-0a6b2e5b9bae" xsi:nil="true"/>
    <proID xmlns="79032b30-9771-4dda-897f-0a6b2e5b9bae" xsi:nil="true"/>
    <status xmlns="14bab766-2ac8-4190-8abe-da3033787312">Oppstart</status>
    <lcf76f155ced4ddcb4097134ff3c332f xmlns="14bab766-2ac8-4190-8abe-da3033787312">
      <Terms xmlns="http://schemas.microsoft.com/office/infopath/2007/PartnerControls"/>
    </lcf76f155ced4ddcb4097134ff3c332f>
    <customer xmlns="14bab766-2ac8-4190-8abe-da3033787312">Stranda kommune</customer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B37AFBE-C585-4103-ADAA-C2FE3B3B4AF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bab766-2ac8-4190-8abe-da3033787312"/>
    <ds:schemaRef ds:uri="79032b30-9771-4dda-897f-0a6b2e5b9bae"/>
    <ds:schemaRef ds:uri="http://schemas.microsoft.com/sharepoint/v3/field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16C12E8-97D2-4541-AFAA-7573BCF93751}">
  <ds:schemaRefs>
    <ds:schemaRef ds:uri="http://schemas.microsoft.com/office/2006/metadata/properties"/>
    <ds:schemaRef ds:uri="http://schemas.microsoft.com/office/infopath/2007/PartnerControls"/>
    <ds:schemaRef ds:uri="14bab766-2ac8-4190-8abe-da3033787312"/>
    <ds:schemaRef ds:uri="http://schemas.microsoft.com/sharepoint/v3/fields"/>
    <ds:schemaRef ds:uri="79032b30-9771-4dda-897f-0a6b2e5b9bae"/>
  </ds:schemaRefs>
</ds:datastoreItem>
</file>

<file path=customXml/itemProps3.xml><?xml version="1.0" encoding="utf-8"?>
<ds:datastoreItem xmlns:ds="http://schemas.openxmlformats.org/officeDocument/2006/customXml" ds:itemID="{C622E589-F4CB-4700-9422-BFF75BC1D1D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2713263-205A-4D40-B2B7-DE46EA41169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Mal Tildelingsbrev</Template>
  <TotalTime>16</TotalTime>
  <Pages>2</Pages>
  <Words>179</Words>
  <Characters>953</Characters>
  <Application>Microsoft Office Word</Application>
  <DocSecurity>0</DocSecurity>
  <Lines>7</Lines>
  <Paragraphs>2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Namn på konkurranse</vt:lpstr>
    </vt:vector>
  </TitlesOfParts>
  <Company/>
  <LinksUpToDate>false</LinksUpToDate>
  <CharactersWithSpaces>1130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Vintervedlikehald for Stranda kommune</dc:title>
  <dc:subject/>
  <dc:creator>Eline Einbu Alvestad</dc:creator>
  <cp:keywords/>
  <dc:description/>
  <cp:lastModifiedBy>Gry Loftesnes</cp:lastModifiedBy>
  <cp:revision>8</cp:revision>
  <dcterms:created xsi:type="dcterms:W3CDTF">2025-06-23T09:16:00Z</dcterms:created>
  <dcterms:modified xsi:type="dcterms:W3CDTF">2026-09-10T11:20:00Z</dcterms:modified>
  <cp:category>Vedlegg B - Forpliktingserklæring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0x01010034CEA74973B65545B5903FBEE734BB06</vt:lpwstr>
  </property>
  <property fmtid="{D5CDD505-2E9C-101B-9397-08002B2CF9AE}" pid="3" name="MediaServiceImageTags">
    <vt:lpwstr/>
  </property>
</Properties>
</file>